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South East Cornwall</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South East Cornwall</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South East Cornwall</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South East Cornwall</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South East Cornwall</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South East Cornwall are estimated to have a score of 1-2 on the PGSI (low-risk gambling), whilst </w:t>
      </w:r>
      <w:r w:rsidRPr="00773DF7">
        <w:rPr>
          <w:rFonts w:ascii="Libre Franklin Light" w:hAnsi="Libre Franklin Light" w:cs="Calibri Light"/>
          <w:b/>
          <w:bCs/>
          <w:color w:val="C45911" w:themeColor="accent2" w:themeShade="BF"/>
        </w:rPr>
        <w:t xml:space="preserve">2.5%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South East Cornwall</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South East Cornwall is estimated to be </w:t>
      </w:r>
      <w:r w:rsidRPr="00773DF7">
        <w:rPr>
          <w:rFonts w:ascii="Libre Franklin Light" w:eastAsia="Times New Roman" w:hAnsi="Libre Franklin Light" w:cs="Calibri Light"/>
          <w:b/>
          <w:bCs/>
          <w:color w:val="C45911" w:themeColor="accent2" w:themeShade="BF"/>
        </w:rPr>
        <w:t xml:space="preserve">£752,344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South East Cornwall</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9.7%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East Cornwall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East Cornwall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South East Cornwall</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outh East Cornwall.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South East Cornwall</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outh East Cornwall.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South East Cornwall</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similar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26.1%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East Cornwall</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outh East Cornwall.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South East Cornwall</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29.2%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South East Cornwall</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East Cornwall</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38.5%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South East Cornwall</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South East Cornwall</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South East Cornwall</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£752,344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South East Cornwall</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£12,254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£253,429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£18,155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£5,106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£9,361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£454,039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£752,344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South East Cornwall</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South East Cornwall</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14.7%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East Cornwall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East Cornwall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East Cornwall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East Cornwall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South East Cornwall</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14.7%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South East Cornwall</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East Cornwall</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East Cornwall</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South East Cornwall</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South East Cornwall</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4B61507-C55B-4796-9F92-A9E6458B62E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